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77777777"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14:paraId="6D559D81" w14:textId="77777777"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77777777"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6EAA3F3E" w14:textId="77777777" w:rsidR="002C12E1" w:rsidRDefault="002C12E1" w:rsidP="000022CD">
      <w:pPr>
        <w:ind w:left="10065"/>
        <w:jc w:val="center"/>
        <w:rPr>
          <w:sz w:val="26"/>
          <w:szCs w:val="26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77777777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4DDC92DA" w14:textId="77777777" w:rsidR="008E7792" w:rsidRDefault="008E7792" w:rsidP="00334C54">
      <w:pPr>
        <w:ind w:left="9781"/>
        <w:jc w:val="center"/>
        <w:rPr>
          <w:szCs w:val="28"/>
        </w:rPr>
      </w:pPr>
    </w:p>
    <w:p w14:paraId="01D057B1" w14:textId="77777777" w:rsidR="002C12E1" w:rsidRDefault="002C12E1" w:rsidP="00334C54">
      <w:pPr>
        <w:jc w:val="center"/>
        <w:rPr>
          <w:b/>
          <w:szCs w:val="28"/>
        </w:rPr>
      </w:pPr>
    </w:p>
    <w:p w14:paraId="30C0C74A" w14:textId="77777777" w:rsidR="002C12E1" w:rsidRDefault="002C12E1" w:rsidP="00334C54">
      <w:pPr>
        <w:jc w:val="center"/>
        <w:rPr>
          <w:b/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1906A67F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1413FA">
        <w:rPr>
          <w:b/>
          <w:szCs w:val="28"/>
        </w:rPr>
        <w:t xml:space="preserve">ского округа </w:t>
      </w:r>
      <w:proofErr w:type="spellStart"/>
      <w:r w:rsidR="001413FA">
        <w:rPr>
          <w:b/>
          <w:szCs w:val="28"/>
        </w:rPr>
        <w:t>Кинель</w:t>
      </w:r>
      <w:proofErr w:type="spellEnd"/>
      <w:r w:rsidR="001413FA">
        <w:rPr>
          <w:b/>
          <w:szCs w:val="28"/>
        </w:rPr>
        <w:t xml:space="preserve"> на 2025-2029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  <w:bookmarkStart w:id="0" w:name="_GoBack"/>
      <w:bookmarkEnd w:id="0"/>
    </w:p>
    <w:tbl>
      <w:tblPr>
        <w:tblW w:w="21987" w:type="dxa"/>
        <w:tblLook w:val="04A0" w:firstRow="1" w:lastRow="0" w:firstColumn="1" w:lastColumn="0" w:noHBand="0" w:noVBand="1"/>
      </w:tblPr>
      <w:tblGrid>
        <w:gridCol w:w="541"/>
        <w:gridCol w:w="3854"/>
        <w:gridCol w:w="1247"/>
        <w:gridCol w:w="962"/>
        <w:gridCol w:w="1243"/>
        <w:gridCol w:w="1119"/>
        <w:gridCol w:w="962"/>
        <w:gridCol w:w="1126"/>
        <w:gridCol w:w="1119"/>
        <w:gridCol w:w="963"/>
        <w:gridCol w:w="1242"/>
        <w:gridCol w:w="1119"/>
        <w:gridCol w:w="971"/>
        <w:gridCol w:w="1126"/>
        <w:gridCol w:w="1119"/>
        <w:gridCol w:w="970"/>
        <w:gridCol w:w="1126"/>
        <w:gridCol w:w="1178"/>
      </w:tblGrid>
      <w:tr w:rsidR="001413FA" w:rsidRPr="00270E10" w14:paraId="0164412A" w14:textId="77777777" w:rsidTr="0070643D">
        <w:trPr>
          <w:trHeight w:val="314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64B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 xml:space="preserve">№ </w:t>
            </w:r>
            <w:proofErr w:type="gramStart"/>
            <w:r w:rsidRPr="00270E10">
              <w:rPr>
                <w:sz w:val="24"/>
                <w:szCs w:val="24"/>
              </w:rPr>
              <w:t>п</w:t>
            </w:r>
            <w:proofErr w:type="gramEnd"/>
            <w:r w:rsidRPr="00270E10">
              <w:rPr>
                <w:sz w:val="24"/>
                <w:szCs w:val="24"/>
              </w:rPr>
              <w:t>/п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ADBF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2B56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ГРБС</w:t>
            </w:r>
          </w:p>
        </w:tc>
        <w:tc>
          <w:tcPr>
            <w:tcW w:w="163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6FDD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proofErr w:type="spellStart"/>
            <w:r w:rsidRPr="00270E10">
              <w:rPr>
                <w:sz w:val="24"/>
                <w:szCs w:val="24"/>
              </w:rPr>
              <w:t>тыс</w:t>
            </w:r>
            <w:proofErr w:type="gramStart"/>
            <w:r w:rsidRPr="00270E10">
              <w:rPr>
                <w:sz w:val="24"/>
                <w:szCs w:val="24"/>
              </w:rPr>
              <w:t>.р</w:t>
            </w:r>
            <w:proofErr w:type="gramEnd"/>
            <w:r w:rsidRPr="00270E10">
              <w:rPr>
                <w:sz w:val="24"/>
                <w:szCs w:val="24"/>
              </w:rPr>
              <w:t>уб</w:t>
            </w:r>
            <w:proofErr w:type="spellEnd"/>
            <w:r w:rsidRPr="00270E10">
              <w:rPr>
                <w:sz w:val="24"/>
                <w:szCs w:val="24"/>
              </w:rPr>
              <w:t>.</w:t>
            </w:r>
          </w:p>
        </w:tc>
      </w:tr>
      <w:tr w:rsidR="001413FA" w:rsidRPr="00270E10" w14:paraId="045C5FDD" w14:textId="77777777" w:rsidTr="0070643D">
        <w:trPr>
          <w:trHeight w:val="314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8D7E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3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258A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13CB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4BD5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2025 год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F23C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2026 год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C90D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2027 год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EF16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2028 год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E007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2029 год</w:t>
            </w:r>
          </w:p>
        </w:tc>
      </w:tr>
      <w:tr w:rsidR="001413FA" w:rsidRPr="00270E10" w14:paraId="28793D10" w14:textId="77777777" w:rsidTr="0070643D">
        <w:trPr>
          <w:trHeight w:val="53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434D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3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CCA5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B074" w14:textId="77777777" w:rsidR="001413FA" w:rsidRPr="00270E10" w:rsidRDefault="001413FA" w:rsidP="0070643D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3C2A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Всего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F200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 xml:space="preserve">бюджет </w:t>
            </w:r>
            <w:proofErr w:type="spellStart"/>
            <w:r w:rsidRPr="00270E10">
              <w:rPr>
                <w:color w:val="000000"/>
                <w:sz w:val="20"/>
              </w:rPr>
              <w:t>г.о</w:t>
            </w:r>
            <w:proofErr w:type="gramStart"/>
            <w:r w:rsidRPr="00270E10">
              <w:rPr>
                <w:color w:val="000000"/>
                <w:sz w:val="20"/>
              </w:rPr>
              <w:t>.К</w:t>
            </w:r>
            <w:proofErr w:type="gramEnd"/>
            <w:r w:rsidRPr="00270E10"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C34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4531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3B86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 xml:space="preserve">бюджет </w:t>
            </w:r>
            <w:proofErr w:type="spellStart"/>
            <w:r w:rsidRPr="00270E10">
              <w:rPr>
                <w:color w:val="000000"/>
                <w:sz w:val="20"/>
              </w:rPr>
              <w:t>г.о</w:t>
            </w:r>
            <w:proofErr w:type="gramStart"/>
            <w:r w:rsidRPr="00270E10">
              <w:rPr>
                <w:color w:val="000000"/>
                <w:sz w:val="20"/>
              </w:rPr>
              <w:t>.К</w:t>
            </w:r>
            <w:proofErr w:type="gramEnd"/>
            <w:r w:rsidRPr="00270E10"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4B89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A806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Всего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E58B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 xml:space="preserve">бюджет </w:t>
            </w:r>
            <w:proofErr w:type="spellStart"/>
            <w:r w:rsidRPr="00270E10">
              <w:rPr>
                <w:color w:val="000000"/>
                <w:sz w:val="20"/>
              </w:rPr>
              <w:t>г.о</w:t>
            </w:r>
            <w:proofErr w:type="gramStart"/>
            <w:r w:rsidRPr="00270E10">
              <w:rPr>
                <w:color w:val="000000"/>
                <w:sz w:val="20"/>
              </w:rPr>
              <w:t>.К</w:t>
            </w:r>
            <w:proofErr w:type="gramEnd"/>
            <w:r w:rsidRPr="00270E10"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C69C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2298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FC7B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 xml:space="preserve">бюджет </w:t>
            </w:r>
            <w:proofErr w:type="spellStart"/>
            <w:r w:rsidRPr="00270E10">
              <w:rPr>
                <w:color w:val="000000"/>
                <w:sz w:val="20"/>
              </w:rPr>
              <w:t>г.о</w:t>
            </w:r>
            <w:proofErr w:type="gramStart"/>
            <w:r w:rsidRPr="00270E10">
              <w:rPr>
                <w:color w:val="000000"/>
                <w:sz w:val="20"/>
              </w:rPr>
              <w:t>.К</w:t>
            </w:r>
            <w:proofErr w:type="gramEnd"/>
            <w:r w:rsidRPr="00270E10"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DDA9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9A92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CEBE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 xml:space="preserve">бюджет </w:t>
            </w:r>
            <w:proofErr w:type="spellStart"/>
            <w:r w:rsidRPr="00270E10">
              <w:rPr>
                <w:color w:val="000000"/>
                <w:sz w:val="20"/>
              </w:rPr>
              <w:t>г.о</w:t>
            </w:r>
            <w:proofErr w:type="gramStart"/>
            <w:r w:rsidRPr="00270E10">
              <w:rPr>
                <w:color w:val="000000"/>
                <w:sz w:val="20"/>
              </w:rPr>
              <w:t>.К</w:t>
            </w:r>
            <w:proofErr w:type="gramEnd"/>
            <w:r w:rsidRPr="00270E10"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4B08" w14:textId="77777777" w:rsidR="001413FA" w:rsidRPr="00270E10" w:rsidRDefault="001413FA" w:rsidP="0070643D">
            <w:pPr>
              <w:jc w:val="center"/>
              <w:rPr>
                <w:color w:val="000000"/>
                <w:sz w:val="20"/>
              </w:rPr>
            </w:pPr>
            <w:r w:rsidRPr="00270E10">
              <w:rPr>
                <w:color w:val="000000"/>
                <w:sz w:val="20"/>
              </w:rPr>
              <w:t>иные источники</w:t>
            </w:r>
          </w:p>
        </w:tc>
      </w:tr>
      <w:tr w:rsidR="001413FA" w:rsidRPr="00270E10" w14:paraId="40905700" w14:textId="77777777" w:rsidTr="0070643D">
        <w:trPr>
          <w:trHeight w:val="10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4968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1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F644" w14:textId="77777777" w:rsidR="001413FA" w:rsidRPr="00270E10" w:rsidRDefault="001413FA" w:rsidP="0070643D">
            <w:pPr>
              <w:rPr>
                <w:sz w:val="20"/>
              </w:rPr>
            </w:pPr>
            <w:r w:rsidRPr="00270E10">
              <w:rPr>
                <w:sz w:val="20"/>
              </w:rPr>
              <w:t xml:space="preserve">Проектирование  и реконструкция </w:t>
            </w:r>
            <w:proofErr w:type="gramStart"/>
            <w:r w:rsidRPr="00270E10">
              <w:rPr>
                <w:sz w:val="20"/>
              </w:rPr>
              <w:t>строящихся</w:t>
            </w:r>
            <w:proofErr w:type="gramEnd"/>
            <w:r w:rsidRPr="00270E10">
              <w:rPr>
                <w:sz w:val="20"/>
              </w:rPr>
              <w:t xml:space="preserve"> НФС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8697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proofErr w:type="spellStart"/>
            <w:r w:rsidRPr="00270E10">
              <w:rPr>
                <w:sz w:val="24"/>
                <w:szCs w:val="24"/>
              </w:rPr>
              <w:t>УАиГ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1A4F" w14:textId="7791CD20" w:rsidR="001413FA" w:rsidRPr="00270E10" w:rsidRDefault="002C12E1" w:rsidP="007064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1413FA" w:rsidRPr="00270E10">
              <w:rPr>
                <w:sz w:val="20"/>
              </w:rPr>
              <w:t>0</w:t>
            </w:r>
            <w:r>
              <w:rPr>
                <w:sz w:val="20"/>
              </w:rPr>
              <w:t xml:space="preserve"> 035</w:t>
            </w:r>
            <w:r w:rsidR="001413FA" w:rsidRPr="00270E10">
              <w:rPr>
                <w:sz w:val="20"/>
              </w:rPr>
              <w:t>,</w:t>
            </w:r>
            <w:r>
              <w:rPr>
                <w:sz w:val="2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1F2A" w14:textId="0B2A79DD" w:rsidR="001413FA" w:rsidRPr="00270E10" w:rsidRDefault="002C12E1" w:rsidP="007064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8 5</w:t>
            </w:r>
            <w:r w:rsidR="001413FA" w:rsidRPr="00270E10">
              <w:rPr>
                <w:sz w:val="20"/>
              </w:rPr>
              <w:t>0</w:t>
            </w:r>
            <w:r>
              <w:rPr>
                <w:sz w:val="20"/>
              </w:rPr>
              <w:t>5</w:t>
            </w:r>
            <w:r w:rsidR="001413FA" w:rsidRPr="00270E10">
              <w:rPr>
                <w:sz w:val="20"/>
              </w:rPr>
              <w:t>,</w:t>
            </w:r>
            <w:r>
              <w:rPr>
                <w:sz w:val="20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7F9F" w14:textId="14492ACE" w:rsidR="001413FA" w:rsidRPr="00270E10" w:rsidRDefault="002C12E1" w:rsidP="007064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2153</w:t>
            </w:r>
            <w:r w:rsidR="001413FA" w:rsidRPr="00270E10">
              <w:rPr>
                <w:sz w:val="20"/>
              </w:rPr>
              <w:t>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F039" w14:textId="3F26A86A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7F1F" w14:textId="6424FF59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7586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3E12" w14:textId="2F904BE4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E857" w14:textId="7321B51A" w:rsidR="001413FA" w:rsidRPr="00270E10" w:rsidRDefault="001413FA" w:rsidP="002C12E1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4D77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8B73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7D9D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CAC5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E67E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6470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EF68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</w:tr>
      <w:tr w:rsidR="001413FA" w:rsidRPr="00270E10" w14:paraId="551DB45B" w14:textId="77777777" w:rsidTr="0070643D">
        <w:trPr>
          <w:trHeight w:val="58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7C41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r w:rsidRPr="00270E10">
              <w:rPr>
                <w:sz w:val="24"/>
                <w:szCs w:val="24"/>
              </w:rPr>
              <w:t>2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C0FA" w14:textId="77777777" w:rsidR="001413FA" w:rsidRPr="00270E10" w:rsidRDefault="001413FA" w:rsidP="0070643D">
            <w:pPr>
              <w:rPr>
                <w:sz w:val="20"/>
              </w:rPr>
            </w:pPr>
            <w:r w:rsidRPr="00270E10">
              <w:rPr>
                <w:sz w:val="20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F7EF" w14:textId="77777777" w:rsidR="001413FA" w:rsidRPr="00270E10" w:rsidRDefault="001413FA" w:rsidP="0070643D">
            <w:pPr>
              <w:jc w:val="center"/>
              <w:rPr>
                <w:sz w:val="24"/>
                <w:szCs w:val="24"/>
              </w:rPr>
            </w:pPr>
            <w:proofErr w:type="spellStart"/>
            <w:r w:rsidRPr="00270E10">
              <w:rPr>
                <w:sz w:val="24"/>
                <w:szCs w:val="24"/>
              </w:rPr>
              <w:t>УАиГ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5FBE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1 000,0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FDA7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1 000,0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AC49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4455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6C96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1 000,0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8C23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E5CB" w14:textId="52D2F365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76BB" w14:textId="4A2B50C3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E9E8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3A6E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5CEF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27E6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6BAF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FD35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8B8F" w14:textId="77777777" w:rsidR="001413FA" w:rsidRPr="00270E10" w:rsidRDefault="001413FA" w:rsidP="0070643D">
            <w:pPr>
              <w:jc w:val="center"/>
              <w:rPr>
                <w:sz w:val="20"/>
              </w:rPr>
            </w:pPr>
            <w:r w:rsidRPr="00270E10">
              <w:rPr>
                <w:sz w:val="20"/>
              </w:rPr>
              <w:t>0,0</w:t>
            </w:r>
          </w:p>
        </w:tc>
      </w:tr>
      <w:tr w:rsidR="001413FA" w:rsidRPr="00270E10" w14:paraId="2ABA23F4" w14:textId="77777777" w:rsidTr="0070643D">
        <w:trPr>
          <w:trHeight w:val="64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E4DE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ИТОГО по Программе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025F" w14:textId="3C50F933" w:rsidR="001413FA" w:rsidRPr="00270E10" w:rsidRDefault="002C12E1" w:rsidP="0070643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32 035</w:t>
            </w:r>
            <w:r w:rsidR="001413FA" w:rsidRPr="00270E10">
              <w:rPr>
                <w:b/>
                <w:bCs/>
                <w:color w:val="000000"/>
                <w:sz w:val="20"/>
              </w:rPr>
              <w:t>,</w:t>
            </w:r>
            <w:r>
              <w:rPr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DBBD" w14:textId="03997824" w:rsidR="001413FA" w:rsidRPr="00270E10" w:rsidRDefault="002C12E1" w:rsidP="0070643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31 035</w:t>
            </w:r>
            <w:r w:rsidR="001413FA" w:rsidRPr="00270E10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CAC8" w14:textId="69255A07" w:rsidR="001413FA" w:rsidRPr="00270E10" w:rsidRDefault="002C12E1" w:rsidP="0070643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9 505</w:t>
            </w:r>
            <w:r w:rsidR="001413FA" w:rsidRPr="00270E10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54CA" w14:textId="58FBBB4C" w:rsidR="001413FA" w:rsidRPr="00270E10" w:rsidRDefault="002C12E1" w:rsidP="0070643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21 53</w:t>
            </w:r>
            <w:r w:rsidR="001413FA"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A612" w14:textId="2665A5EA" w:rsidR="001413FA" w:rsidRPr="00270E10" w:rsidRDefault="002C12E1" w:rsidP="0070643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1 00</w:t>
            </w:r>
            <w:r w:rsidR="001413FA"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E77" w14:textId="5022B19C" w:rsidR="001413FA" w:rsidRPr="00270E10" w:rsidRDefault="002C12E1" w:rsidP="0070643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1 00</w:t>
            </w:r>
            <w:r w:rsidR="001413FA"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817A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DB6B" w14:textId="2B5BEC18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7742" w14:textId="0D50C50B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DB39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CEAE" w14:textId="77777777" w:rsidR="001413FA" w:rsidRPr="00270E10" w:rsidRDefault="001413FA" w:rsidP="0070643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70E10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D328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AB21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E5BB" w14:textId="77777777" w:rsidR="001413FA" w:rsidRPr="00270E10" w:rsidRDefault="001413FA" w:rsidP="0070643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70E10"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217B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50C3" w14:textId="77777777" w:rsidR="001413FA" w:rsidRPr="00270E10" w:rsidRDefault="001413FA" w:rsidP="0070643D">
            <w:pPr>
              <w:jc w:val="center"/>
              <w:rPr>
                <w:b/>
                <w:bCs/>
                <w:sz w:val="20"/>
              </w:rPr>
            </w:pPr>
            <w:r w:rsidRPr="00270E10">
              <w:rPr>
                <w:b/>
                <w:bCs/>
                <w:sz w:val="20"/>
              </w:rPr>
              <w:t>0,0</w:t>
            </w:r>
          </w:p>
        </w:tc>
      </w:tr>
    </w:tbl>
    <w:p w14:paraId="2F2E07AA" w14:textId="77777777" w:rsidR="001413FA" w:rsidRDefault="001413FA" w:rsidP="00937ED9">
      <w:pPr>
        <w:rPr>
          <w:sz w:val="24"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D602F" w14:textId="77777777" w:rsidR="00B23055" w:rsidRDefault="00B23055" w:rsidP="00F04F24">
      <w:r>
        <w:separator/>
      </w:r>
    </w:p>
  </w:endnote>
  <w:endnote w:type="continuationSeparator" w:id="0">
    <w:p w14:paraId="17108AD7" w14:textId="77777777" w:rsidR="00B23055" w:rsidRDefault="00B23055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1F9D4" w14:textId="77777777" w:rsidR="00B23055" w:rsidRDefault="00B23055" w:rsidP="00F04F24">
      <w:r>
        <w:separator/>
      </w:r>
    </w:p>
  </w:footnote>
  <w:footnote w:type="continuationSeparator" w:id="0">
    <w:p w14:paraId="3869AE80" w14:textId="77777777" w:rsidR="00B23055" w:rsidRDefault="00B23055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3FA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12E1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4996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E7792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055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A920-B02C-44C2-A6B4-B677355F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9</cp:revision>
  <cp:lastPrinted>2023-05-10T06:59:00Z</cp:lastPrinted>
  <dcterms:created xsi:type="dcterms:W3CDTF">2023-12-21T12:22:00Z</dcterms:created>
  <dcterms:modified xsi:type="dcterms:W3CDTF">2025-04-16T04:56:00Z</dcterms:modified>
</cp:coreProperties>
</file>